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1872B" w14:textId="2E56B0C9" w:rsidR="00FB6A3F" w:rsidRPr="00D87BBD" w:rsidRDefault="001050EA" w:rsidP="00A604DE">
      <w:pPr>
        <w:pStyle w:val="Logo"/>
        <w:rPr>
          <w:lang w:val="ru-RU"/>
        </w:rPr>
      </w:pPr>
      <w:bookmarkStart w:id="0" w:name="_Hlk219331263"/>
      <w:r>
        <w:drawing>
          <wp:inline distT="0" distB="0" distL="0" distR="0" wp14:anchorId="3F8879E7" wp14:editId="0AF0A4BD">
            <wp:extent cx="1320800" cy="365646"/>
            <wp:effectExtent l="0" t="0" r="0" b="3175"/>
            <wp:docPr id="73341430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414301" name="Рисунок 73341430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854" cy="398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B5377" w14:textId="1CA9BD86" w:rsidR="006F24BF" w:rsidRDefault="00FA78EB" w:rsidP="00DF3134">
      <w:pPr>
        <w:pStyle w:val="Line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6818836" wp14:editId="62A80F02">
            <wp:simplePos x="0" y="0"/>
            <wp:positionH relativeFrom="column">
              <wp:posOffset>-449803</wp:posOffset>
            </wp:positionH>
            <wp:positionV relativeFrom="page">
              <wp:posOffset>5645150</wp:posOffset>
            </wp:positionV>
            <wp:extent cx="6975063" cy="3365500"/>
            <wp:effectExtent l="0" t="0" r="0" b="6350"/>
            <wp:wrapNone/>
            <wp:docPr id="9554801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684" cy="336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c"/>
        <w:tblW w:w="8930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0"/>
      </w:tblGrid>
      <w:tr w:rsidR="00332CE0" w:rsidRPr="006F348B" w14:paraId="207DB847" w14:textId="77777777" w:rsidTr="00D8240F">
        <w:trPr>
          <w:cantSplit/>
          <w:trHeight w:hRule="exact" w:val="1587"/>
        </w:trPr>
        <w:tc>
          <w:tcPr>
            <w:tcW w:w="8930" w:type="dxa"/>
            <w:vAlign w:val="center"/>
          </w:tcPr>
          <w:p w14:paraId="25F144D7" w14:textId="4C579906" w:rsidR="00BE0BD2" w:rsidRDefault="00BE0BD2" w:rsidP="00A604DE">
            <w:pPr>
              <w:pStyle w:val="Title1"/>
              <w:rPr>
                <w:sz w:val="36"/>
                <w:szCs w:val="36"/>
              </w:rPr>
            </w:pPr>
            <w:bookmarkStart w:id="1" w:name="_Hlk219331423"/>
            <w:bookmarkEnd w:id="0"/>
            <w:r w:rsidRPr="00BE0BD2">
              <w:rPr>
                <w:sz w:val="36"/>
                <w:szCs w:val="36"/>
              </w:rPr>
              <w:t>И.</w:t>
            </w:r>
            <w:r>
              <w:rPr>
                <w:sz w:val="36"/>
                <w:szCs w:val="36"/>
              </w:rPr>
              <w:t xml:space="preserve"> </w:t>
            </w:r>
            <w:r w:rsidRPr="00BE0BD2">
              <w:rPr>
                <w:sz w:val="36"/>
                <w:szCs w:val="36"/>
              </w:rPr>
              <w:t>О. Фамилия, И.</w:t>
            </w:r>
            <w:r>
              <w:rPr>
                <w:sz w:val="36"/>
                <w:szCs w:val="36"/>
              </w:rPr>
              <w:t xml:space="preserve"> </w:t>
            </w:r>
            <w:r w:rsidRPr="00BE0BD2">
              <w:rPr>
                <w:sz w:val="36"/>
                <w:szCs w:val="36"/>
              </w:rPr>
              <w:t xml:space="preserve">О. Фамилия, </w:t>
            </w:r>
          </w:p>
          <w:p w14:paraId="351A01E6" w14:textId="57965086" w:rsidR="00332CE0" w:rsidRPr="00BE0BD2" w:rsidRDefault="00BE0BD2" w:rsidP="00A604DE">
            <w:pPr>
              <w:pStyle w:val="Title1"/>
              <w:rPr>
                <w:sz w:val="36"/>
                <w:szCs w:val="36"/>
              </w:rPr>
            </w:pPr>
            <w:r w:rsidRPr="00BE0BD2">
              <w:rPr>
                <w:sz w:val="36"/>
                <w:szCs w:val="36"/>
              </w:rPr>
              <w:t>И.</w:t>
            </w:r>
            <w:r>
              <w:rPr>
                <w:sz w:val="36"/>
                <w:szCs w:val="36"/>
              </w:rPr>
              <w:t xml:space="preserve"> </w:t>
            </w:r>
            <w:r w:rsidRPr="00BE0BD2">
              <w:rPr>
                <w:sz w:val="36"/>
                <w:szCs w:val="36"/>
              </w:rPr>
              <w:t>О. Фамилия</w:t>
            </w:r>
          </w:p>
          <w:p w14:paraId="41C793CB" w14:textId="77777777" w:rsidR="00332CE0" w:rsidRPr="006F348B" w:rsidRDefault="00332CE0" w:rsidP="00A604DE">
            <w:pPr>
              <w:pStyle w:val="Title1"/>
            </w:pPr>
          </w:p>
        </w:tc>
      </w:tr>
      <w:tr w:rsidR="00332CE0" w14:paraId="26E8BADD" w14:textId="77777777" w:rsidTr="00D8240F">
        <w:trPr>
          <w:cantSplit/>
          <w:trHeight w:hRule="exact" w:val="4708"/>
        </w:trPr>
        <w:tc>
          <w:tcPr>
            <w:tcW w:w="8930" w:type="dxa"/>
            <w:vAlign w:val="center"/>
          </w:tcPr>
          <w:p w14:paraId="121333FE" w14:textId="097D9627" w:rsidR="00332CE0" w:rsidRPr="00267653" w:rsidRDefault="00332CE0" w:rsidP="00A604DE">
            <w:pPr>
              <w:pStyle w:val="Title1"/>
              <w:rPr>
                <w:sz w:val="40"/>
                <w:szCs w:val="40"/>
              </w:rPr>
            </w:pPr>
          </w:p>
          <w:p w14:paraId="7199AA29" w14:textId="1847C379" w:rsidR="00332CE0" w:rsidRPr="00267653" w:rsidRDefault="00BE0BD2" w:rsidP="00A604DE">
            <w:pPr>
              <w:pStyle w:val="Title1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Название</w:t>
            </w:r>
          </w:p>
          <w:p w14:paraId="2F21CCB9" w14:textId="5115CC51" w:rsidR="00332CE0" w:rsidRPr="00267653" w:rsidRDefault="00332CE0" w:rsidP="00A604DE">
            <w:pPr>
              <w:pStyle w:val="Title1"/>
              <w:rPr>
                <w:sz w:val="40"/>
                <w:szCs w:val="40"/>
              </w:rPr>
            </w:pPr>
          </w:p>
          <w:p w14:paraId="3EB7A95A" w14:textId="19C025D1" w:rsidR="00332CE0" w:rsidRDefault="00332CE0" w:rsidP="00A604DE">
            <w:pPr>
              <w:pStyle w:val="Author"/>
            </w:pPr>
          </w:p>
        </w:tc>
      </w:tr>
      <w:tr w:rsidR="008A7076" w14:paraId="0513A8DA" w14:textId="77777777" w:rsidTr="00D8240F">
        <w:trPr>
          <w:cantSplit/>
          <w:trHeight w:hRule="exact" w:val="5551"/>
        </w:trPr>
        <w:tc>
          <w:tcPr>
            <w:tcW w:w="8930" w:type="dxa"/>
            <w:vAlign w:val="center"/>
          </w:tcPr>
          <w:p w14:paraId="257469A7" w14:textId="32706399" w:rsidR="008A7076" w:rsidRDefault="008A7076" w:rsidP="00A604DE">
            <w:pPr>
              <w:pStyle w:val="Title1"/>
            </w:pPr>
          </w:p>
          <w:p w14:paraId="47928376" w14:textId="77777777" w:rsidR="008A7076" w:rsidRDefault="008A7076" w:rsidP="00A604DE">
            <w:pPr>
              <w:pStyle w:val="Title1"/>
            </w:pPr>
          </w:p>
          <w:p w14:paraId="14F04E4B" w14:textId="77777777" w:rsidR="008A7076" w:rsidRDefault="008A7076" w:rsidP="00A604DE">
            <w:pPr>
              <w:pStyle w:val="Title1"/>
            </w:pPr>
          </w:p>
          <w:p w14:paraId="0F759996" w14:textId="77777777" w:rsidR="008A7076" w:rsidRDefault="008A7076" w:rsidP="00A604DE">
            <w:pPr>
              <w:pStyle w:val="Title1"/>
            </w:pPr>
          </w:p>
          <w:p w14:paraId="4BE5F648" w14:textId="77777777" w:rsidR="008A7076" w:rsidRDefault="008A7076" w:rsidP="00A604DE">
            <w:pPr>
              <w:pStyle w:val="Title1"/>
            </w:pPr>
          </w:p>
          <w:p w14:paraId="513EB987" w14:textId="48CB3FFC" w:rsidR="008A7076" w:rsidRPr="00A604DE" w:rsidRDefault="00A604DE" w:rsidP="00A604DE">
            <w:pPr>
              <w:pStyle w:val="Title1"/>
              <w:rPr>
                <w:rFonts w:ascii="Arial" w:hAnsi="Arial" w:cs="Arial"/>
                <w:sz w:val="36"/>
                <w:szCs w:val="36"/>
              </w:rPr>
            </w:pPr>
            <w:r w:rsidRPr="00A604DE">
              <w:rPr>
                <w:rFonts w:ascii="Arial" w:hAnsi="Arial" w:cs="Arial"/>
                <w:caps w:val="0"/>
                <w:sz w:val="36"/>
                <w:szCs w:val="36"/>
              </w:rPr>
              <w:t>Санкт-</w:t>
            </w:r>
            <w:r>
              <w:rPr>
                <w:rFonts w:ascii="Arial" w:hAnsi="Arial" w:cs="Arial"/>
                <w:caps w:val="0"/>
                <w:sz w:val="36"/>
                <w:szCs w:val="36"/>
              </w:rPr>
              <w:t>П</w:t>
            </w:r>
            <w:r w:rsidRPr="00A604DE">
              <w:rPr>
                <w:rFonts w:ascii="Arial" w:hAnsi="Arial" w:cs="Arial"/>
                <w:caps w:val="0"/>
                <w:sz w:val="36"/>
                <w:szCs w:val="36"/>
              </w:rPr>
              <w:t>етербург</w:t>
            </w:r>
          </w:p>
          <w:p w14:paraId="0ECDB7DF" w14:textId="2AA21072" w:rsidR="008A7076" w:rsidRDefault="008A7076" w:rsidP="00A604DE">
            <w:pPr>
              <w:pStyle w:val="Title1"/>
            </w:pPr>
            <w:r w:rsidRPr="00A604DE">
              <w:rPr>
                <w:rFonts w:ascii="Arial" w:hAnsi="Arial" w:cs="Arial"/>
                <w:sz w:val="36"/>
                <w:szCs w:val="36"/>
              </w:rPr>
              <w:t>20</w:t>
            </w:r>
            <w:r w:rsidR="00BE0BD2">
              <w:rPr>
                <w:rFonts w:ascii="Arial" w:hAnsi="Arial" w:cs="Arial"/>
                <w:sz w:val="36"/>
                <w:szCs w:val="36"/>
              </w:rPr>
              <w:t>26</w:t>
            </w:r>
          </w:p>
        </w:tc>
      </w:tr>
      <w:bookmarkEnd w:id="1"/>
    </w:tbl>
    <w:p w14:paraId="2143E6EE" w14:textId="77777777" w:rsidR="00ED0FE5" w:rsidRPr="00ED0FE5" w:rsidRDefault="00ED0FE5" w:rsidP="00ED0FE5"/>
    <w:sectPr w:rsidR="00ED0FE5" w:rsidRPr="00ED0FE5" w:rsidSect="00B25EA1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DECD2" w14:textId="77777777" w:rsidR="00544F4B" w:rsidRDefault="00544F4B" w:rsidP="006909BE">
      <w:r>
        <w:separator/>
      </w:r>
    </w:p>
  </w:endnote>
  <w:endnote w:type="continuationSeparator" w:id="0">
    <w:p w14:paraId="696AE518" w14:textId="77777777" w:rsidR="00544F4B" w:rsidRDefault="00544F4B" w:rsidP="00690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 New Roman (Основной текст">
    <w:altName w:val="Times New Roman"/>
    <w:charset w:val="00"/>
    <w:family w:val="roman"/>
    <w:pitch w:val="default"/>
  </w:font>
  <w:font w:name="Golos Text">
    <w:altName w:val="Calibri"/>
    <w:charset w:val="00"/>
    <w:family w:val="swiss"/>
    <w:pitch w:val="variable"/>
    <w:sig w:usb0="A000022F" w:usb1="100000EB" w:usb2="0000002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5D2C" w14:textId="77777777" w:rsidR="006909BE" w:rsidRDefault="006909B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A4D7C" w14:textId="77777777" w:rsidR="00544F4B" w:rsidRDefault="00544F4B" w:rsidP="006909BE">
      <w:r>
        <w:separator/>
      </w:r>
    </w:p>
  </w:footnote>
  <w:footnote w:type="continuationSeparator" w:id="0">
    <w:p w14:paraId="4960F468" w14:textId="77777777" w:rsidR="00544F4B" w:rsidRDefault="00544F4B" w:rsidP="006909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6CC"/>
    <w:rsid w:val="00054935"/>
    <w:rsid w:val="00055BF7"/>
    <w:rsid w:val="000759C4"/>
    <w:rsid w:val="000B2B95"/>
    <w:rsid w:val="000D351D"/>
    <w:rsid w:val="000D5FF9"/>
    <w:rsid w:val="000F7F5F"/>
    <w:rsid w:val="001050EA"/>
    <w:rsid w:val="00117359"/>
    <w:rsid w:val="001737D4"/>
    <w:rsid w:val="001812E2"/>
    <w:rsid w:val="00192EC1"/>
    <w:rsid w:val="001D20FC"/>
    <w:rsid w:val="001E1E0D"/>
    <w:rsid w:val="00216F9D"/>
    <w:rsid w:val="00265EEA"/>
    <w:rsid w:val="00267653"/>
    <w:rsid w:val="00332CE0"/>
    <w:rsid w:val="00385690"/>
    <w:rsid w:val="003C06AD"/>
    <w:rsid w:val="004679BC"/>
    <w:rsid w:val="00513717"/>
    <w:rsid w:val="00544F4B"/>
    <w:rsid w:val="00545750"/>
    <w:rsid w:val="00571EBE"/>
    <w:rsid w:val="005819AB"/>
    <w:rsid w:val="00587FE9"/>
    <w:rsid w:val="005F1B2E"/>
    <w:rsid w:val="006260D2"/>
    <w:rsid w:val="006671EB"/>
    <w:rsid w:val="006909BE"/>
    <w:rsid w:val="006E1F94"/>
    <w:rsid w:val="006E26F2"/>
    <w:rsid w:val="006E5D11"/>
    <w:rsid w:val="006F24BF"/>
    <w:rsid w:val="006F348B"/>
    <w:rsid w:val="00743597"/>
    <w:rsid w:val="0078368B"/>
    <w:rsid w:val="007F360A"/>
    <w:rsid w:val="00806B6B"/>
    <w:rsid w:val="0085149B"/>
    <w:rsid w:val="008A7076"/>
    <w:rsid w:val="0091416D"/>
    <w:rsid w:val="00935296"/>
    <w:rsid w:val="009359BD"/>
    <w:rsid w:val="009733D4"/>
    <w:rsid w:val="009C63F2"/>
    <w:rsid w:val="00A604DE"/>
    <w:rsid w:val="00AB1101"/>
    <w:rsid w:val="00AD716C"/>
    <w:rsid w:val="00AE0E65"/>
    <w:rsid w:val="00B25EA1"/>
    <w:rsid w:val="00B43FF3"/>
    <w:rsid w:val="00B546CC"/>
    <w:rsid w:val="00B6020A"/>
    <w:rsid w:val="00BA6100"/>
    <w:rsid w:val="00BE0BD2"/>
    <w:rsid w:val="00BE1F97"/>
    <w:rsid w:val="00BF2F5B"/>
    <w:rsid w:val="00CA70C9"/>
    <w:rsid w:val="00D04B76"/>
    <w:rsid w:val="00D47CCD"/>
    <w:rsid w:val="00D8240F"/>
    <w:rsid w:val="00D87BBD"/>
    <w:rsid w:val="00DA36F6"/>
    <w:rsid w:val="00DB170B"/>
    <w:rsid w:val="00DC6FE7"/>
    <w:rsid w:val="00DD786E"/>
    <w:rsid w:val="00DF3134"/>
    <w:rsid w:val="00E37D2C"/>
    <w:rsid w:val="00ED0FE5"/>
    <w:rsid w:val="00EF2FB9"/>
    <w:rsid w:val="00F14443"/>
    <w:rsid w:val="00F33EF3"/>
    <w:rsid w:val="00F81540"/>
    <w:rsid w:val="00FA78EB"/>
    <w:rsid w:val="00FB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F2C16"/>
  <w15:chartTrackingRefBased/>
  <w15:docId w15:val="{61BC6D38-7D30-4CD9-A12C-5A2D1F6D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9C63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63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63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63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63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63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63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63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63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3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63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63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63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63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63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63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63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63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63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C63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63F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C63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C63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C63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C63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C63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C63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C63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C63F2"/>
    <w:rPr>
      <w:b/>
      <w:bCs/>
      <w:smallCaps/>
      <w:color w:val="2F5496" w:themeColor="accent1" w:themeShade="BF"/>
      <w:spacing w:val="5"/>
    </w:rPr>
  </w:style>
  <w:style w:type="paragraph" w:customStyle="1" w:styleId="Author">
    <w:name w:val="Author"/>
    <w:basedOn w:val="a"/>
    <w:next w:val="Title1"/>
    <w:autoRedefine/>
    <w:qFormat/>
    <w:rsid w:val="00A604DE"/>
    <w:pPr>
      <w:adjustRightInd w:val="0"/>
      <w:snapToGrid w:val="0"/>
      <w:jc w:val="center"/>
    </w:pPr>
    <w:rPr>
      <w:rFonts w:ascii="Arial Black" w:hAnsi="Arial Black" w:cs="Times New Roman (Основной текст"/>
      <w:b/>
      <w:noProof/>
      <w:sz w:val="40"/>
      <w:szCs w:val="48"/>
    </w:rPr>
  </w:style>
  <w:style w:type="paragraph" w:customStyle="1" w:styleId="Title1">
    <w:name w:val="Title 1"/>
    <w:basedOn w:val="Author"/>
    <w:autoRedefine/>
    <w:qFormat/>
    <w:rsid w:val="00A604DE"/>
    <w:rPr>
      <w:caps/>
      <w:sz w:val="56"/>
      <w:szCs w:val="56"/>
    </w:rPr>
  </w:style>
  <w:style w:type="paragraph" w:customStyle="1" w:styleId="Line">
    <w:name w:val="Line"/>
    <w:basedOn w:val="a"/>
    <w:next w:val="Author"/>
    <w:autoRedefine/>
    <w:qFormat/>
    <w:rsid w:val="00DF3134"/>
    <w:pPr>
      <w:pBdr>
        <w:bottom w:val="single" w:sz="4" w:space="1" w:color="auto"/>
      </w:pBdr>
      <w:spacing w:after="240"/>
      <w:jc w:val="center"/>
    </w:pPr>
    <w:rPr>
      <w:rFonts w:ascii="Golos Text" w:hAnsi="Golos Text"/>
      <w:sz w:val="28"/>
      <w:lang w:val="en-US"/>
    </w:rPr>
  </w:style>
  <w:style w:type="paragraph" w:customStyle="1" w:styleId="TownYear">
    <w:name w:val="Town_Year"/>
    <w:basedOn w:val="Author"/>
    <w:autoRedefine/>
    <w:qFormat/>
    <w:rsid w:val="00EF2FB9"/>
    <w:pPr>
      <w:spacing w:before="9600" w:after="100" w:afterAutospacing="1"/>
    </w:pPr>
    <w:rPr>
      <w:sz w:val="24"/>
    </w:rPr>
  </w:style>
  <w:style w:type="paragraph" w:customStyle="1" w:styleId="Logo">
    <w:name w:val="Logo"/>
    <w:basedOn w:val="Author"/>
    <w:autoRedefine/>
    <w:qFormat/>
    <w:rsid w:val="004679BC"/>
    <w:pPr>
      <w:spacing w:after="1200"/>
    </w:pPr>
    <w:rPr>
      <w:lang w:val="en-US"/>
    </w:rPr>
  </w:style>
  <w:style w:type="table" w:styleId="ac">
    <w:name w:val="Table Grid"/>
    <w:basedOn w:val="a1"/>
    <w:uiPriority w:val="39"/>
    <w:rsid w:val="00332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6909B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09BE"/>
    <w:rPr>
      <w:rFonts w:eastAsiaTheme="minorEastAsia"/>
    </w:rPr>
  </w:style>
  <w:style w:type="paragraph" w:styleId="af">
    <w:name w:val="footer"/>
    <w:basedOn w:val="a"/>
    <w:link w:val="af0"/>
    <w:uiPriority w:val="99"/>
    <w:unhideWhenUsed/>
    <w:rsid w:val="006909B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909B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penl\OneDrive\Documents\&#1053;&#1072;&#1089;&#1090;&#1088;&#1072;&#1080;&#1074;&#1072;&#1077;&#1084;&#1099;&#1077;%20&#1096;&#1072;&#1073;&#1083;&#1086;&#1085;&#1099;%20Office\01_&#1096;&#1072;&#1073;&#1083;&#1086;&#1085;_&#1075;&#1086;&#1090;&#1086;&#1074;&#108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01_шаблон_готово</Template>
  <TotalTime>4</TotalTime>
  <Pages>1</Pages>
  <Words>11</Words>
  <Characters>81</Characters>
  <Application>Microsoft Office Word</Application>
  <DocSecurity>0</DocSecurity>
  <Lines>27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</dc:creator>
  <cp:keywords/>
  <dc:description/>
  <cp:lastModifiedBy>Добренко Наталья Викторовна</cp:lastModifiedBy>
  <cp:revision>4</cp:revision>
  <dcterms:created xsi:type="dcterms:W3CDTF">2026-01-29T10:08:00Z</dcterms:created>
  <dcterms:modified xsi:type="dcterms:W3CDTF">2026-02-12T08:56:00Z</dcterms:modified>
</cp:coreProperties>
</file>